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F4" w:rsidRPr="00B90BF4" w:rsidRDefault="00B90BF4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 w:rsidRPr="00B90BF4">
        <w:rPr>
          <w:rFonts w:eastAsia="Times New Roman"/>
          <w:lang w:eastAsia="ar-SA"/>
        </w:rP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filled="t">
            <v:fill color2="black"/>
            <v:imagedata r:id="rId8" o:title=""/>
          </v:shape>
        </w:object>
      </w:r>
    </w:p>
    <w:p w:rsidR="00B90BF4" w:rsidRPr="00B90BF4" w:rsidRDefault="00BC48B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«КАЛЕВАЛЬСКИЙ НАЦИОНАЛЬНЫЙ РАЙОН»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>СОВЕТ КАЛЕВАЛЬСКОГО МУНИЦИПАЛЬНОГО РАЙОНА</w:t>
      </w:r>
    </w:p>
    <w:p w:rsidR="00B90BF4" w:rsidRPr="00B90BF4" w:rsidRDefault="00B90BF4" w:rsidP="00B90BF4">
      <w:pPr>
        <w:suppressAutoHyphens/>
        <w:rPr>
          <w:rFonts w:eastAsia="Times New Roman"/>
          <w:lang w:eastAsia="ar-SA"/>
        </w:rPr>
      </w:pPr>
    </w:p>
    <w:p w:rsidR="00B90BF4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val="fi-FI" w:eastAsia="ar-SA"/>
        </w:rPr>
      </w:pPr>
      <w:r w:rsidRPr="00B90BF4">
        <w:rPr>
          <w:rFonts w:eastAsia="Times New Roman"/>
          <w:b/>
          <w:sz w:val="32"/>
          <w:szCs w:val="32"/>
          <w:lang w:val="fi-FI" w:eastAsia="ar-SA"/>
        </w:rPr>
        <w:t>РЕШЕНИЕ</w:t>
      </w:r>
    </w:p>
    <w:p w:rsidR="00D60FC8" w:rsidRDefault="00D60FC8" w:rsidP="00B90BF4">
      <w:pPr>
        <w:suppressAutoHyphens/>
        <w:jc w:val="both"/>
        <w:rPr>
          <w:rFonts w:eastAsia="Times New Roman"/>
          <w:b/>
          <w:lang w:eastAsia="ar-SA"/>
        </w:rPr>
      </w:pPr>
    </w:p>
    <w:p w:rsidR="00B90BF4" w:rsidRPr="00416FB7" w:rsidRDefault="004C3428" w:rsidP="00B90BF4">
      <w:pPr>
        <w:suppressAutoHyphens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val="en-US" w:eastAsia="ar-SA"/>
        </w:rPr>
        <w:t>XVII</w:t>
      </w:r>
      <w:r w:rsidR="00416FB7" w:rsidRPr="00FD3BA8">
        <w:rPr>
          <w:rFonts w:eastAsia="Times New Roman"/>
          <w:b/>
          <w:lang w:eastAsia="ar-SA"/>
        </w:rPr>
        <w:t xml:space="preserve"> </w:t>
      </w:r>
      <w:r w:rsidR="00416FB7" w:rsidRPr="00416FB7">
        <w:rPr>
          <w:rFonts w:eastAsia="Times New Roman"/>
          <w:b/>
          <w:lang w:eastAsia="ar-SA"/>
        </w:rPr>
        <w:t>заседание</w:t>
      </w:r>
      <w:r w:rsidR="00416FB7" w:rsidRPr="00FD3BA8">
        <w:rPr>
          <w:rFonts w:eastAsia="Times New Roman"/>
          <w:b/>
          <w:lang w:eastAsia="ar-SA"/>
        </w:rPr>
        <w:t xml:space="preserve"> </w:t>
      </w:r>
      <w:r w:rsidR="00416FB7">
        <w:rPr>
          <w:rFonts w:eastAsia="Times New Roman"/>
          <w:b/>
          <w:lang w:eastAsia="ar-SA"/>
        </w:rPr>
        <w:t xml:space="preserve">                                                                                                              </w:t>
      </w:r>
      <w:r>
        <w:rPr>
          <w:rFonts w:eastAsia="Times New Roman"/>
          <w:b/>
          <w:lang w:val="en-US" w:eastAsia="ar-SA"/>
        </w:rPr>
        <w:t>V</w:t>
      </w:r>
      <w:r w:rsidR="00416FB7" w:rsidRPr="00416FB7">
        <w:rPr>
          <w:rFonts w:eastAsia="Times New Roman"/>
          <w:b/>
          <w:lang w:eastAsia="ar-SA"/>
        </w:rPr>
        <w:t xml:space="preserve"> созыв</w:t>
      </w:r>
    </w:p>
    <w:p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:rsidR="00D22697" w:rsidRPr="004C3428" w:rsidRDefault="0034151E" w:rsidP="00D22697">
      <w:pPr>
        <w:jc w:val="both"/>
        <w:rPr>
          <w:rFonts w:eastAsia="Times New Roman"/>
          <w:lang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D60FC8">
        <w:rPr>
          <w:rFonts w:eastAsia="Times New Roman"/>
          <w:u w:val="single"/>
          <w:lang w:eastAsia="ar-SA"/>
        </w:rPr>
        <w:t xml:space="preserve"> </w:t>
      </w:r>
      <w:r w:rsidR="004C3428" w:rsidRPr="004C3428">
        <w:rPr>
          <w:rFonts w:eastAsia="Times New Roman"/>
          <w:u w:val="single"/>
          <w:lang w:eastAsia="ar-SA"/>
        </w:rPr>
        <w:t>19</w:t>
      </w:r>
      <w:r w:rsidR="005B52FB">
        <w:rPr>
          <w:rFonts w:eastAsia="Times New Roman"/>
          <w:u w:val="single"/>
          <w:lang w:eastAsia="ar-SA"/>
        </w:rPr>
        <w:t>.03.2026г</w:t>
      </w:r>
      <w:r w:rsidR="00BC48B4">
        <w:rPr>
          <w:rFonts w:eastAsia="Times New Roman"/>
          <w:u w:val="single"/>
          <w:lang w:eastAsia="ar-SA"/>
        </w:rPr>
        <w:t>.</w:t>
      </w:r>
      <w:proofErr w:type="gramEnd"/>
      <w:r w:rsidR="00BC48B4">
        <w:rPr>
          <w:rFonts w:eastAsia="Times New Roman"/>
          <w:u w:val="single"/>
          <w:lang w:eastAsia="ar-SA"/>
        </w:rPr>
        <w:t xml:space="preserve"> № </w:t>
      </w:r>
      <w:r w:rsidR="004C3428">
        <w:rPr>
          <w:rFonts w:eastAsia="Times New Roman"/>
          <w:u w:val="single"/>
          <w:lang w:val="en-US" w:eastAsia="ar-SA"/>
        </w:rPr>
        <w:t>XVII-V-</w:t>
      </w:r>
    </w:p>
    <w:p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proofErr w:type="spellStart"/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proofErr w:type="spellEnd"/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4"/>
      </w:tblGrid>
      <w:tr w:rsidR="0043749A" w:rsidTr="004C3428">
        <w:trPr>
          <w:trHeight w:val="391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43749A" w:rsidRDefault="00962A69" w:rsidP="00805110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муниципального района от 14.08.2025г. № </w:t>
            </w:r>
            <w:r>
              <w:rPr>
                <w:iCs/>
                <w:lang w:val="en-US"/>
              </w:rPr>
              <w:t>XIV</w:t>
            </w:r>
            <w:r w:rsidRPr="00962A69">
              <w:rPr>
                <w:iCs/>
              </w:rPr>
              <w:t>-</w:t>
            </w:r>
            <w:r>
              <w:rPr>
                <w:iCs/>
                <w:lang w:val="en-US"/>
              </w:rPr>
              <w:t>V</w:t>
            </w:r>
            <w:r w:rsidRPr="00962A69">
              <w:rPr>
                <w:iCs/>
              </w:rPr>
              <w:t xml:space="preserve">-94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>Положения о муниципальном жилищном контроле</w:t>
            </w:r>
            <w:r w:rsidR="00805110">
              <w:rPr>
                <w:iCs/>
              </w:rPr>
              <w:t xml:space="preserve"> </w:t>
            </w:r>
            <w:r w:rsidR="00EA5186">
              <w:rPr>
                <w:iCs/>
              </w:rPr>
              <w:t xml:space="preserve">на территории </w:t>
            </w:r>
            <w:r w:rsidR="00F233CC">
              <w:rPr>
                <w:iCs/>
              </w:rPr>
              <w:t>Калевальского муниципального района</w:t>
            </w:r>
            <w:r>
              <w:rPr>
                <w:iCs/>
              </w:rPr>
              <w:t>»</w:t>
            </w:r>
            <w:r w:rsidR="00EA5186">
              <w:rPr>
                <w:iCs/>
              </w:rPr>
              <w:t xml:space="preserve"> </w:t>
            </w:r>
          </w:p>
        </w:tc>
      </w:tr>
    </w:tbl>
    <w:p w:rsidR="006F6126" w:rsidRDefault="00D22697" w:rsidP="0077247B">
      <w:pPr>
        <w:jc w:val="both"/>
      </w:pPr>
      <w:r>
        <w:t xml:space="preserve">    </w:t>
      </w:r>
    </w:p>
    <w:p w:rsidR="00EA5186" w:rsidRPr="00D22697" w:rsidRDefault="00D22697" w:rsidP="00E43A19">
      <w:pPr>
        <w:ind w:firstLine="708"/>
        <w:jc w:val="both"/>
        <w:rPr>
          <w:lang w:eastAsia="ar-SA"/>
        </w:rPr>
      </w:pPr>
      <w:r w:rsidRPr="00D22697">
        <w:rPr>
          <w:lang w:eastAsia="ar-SA"/>
        </w:rPr>
        <w:t xml:space="preserve">В соответствии с </w:t>
      </w:r>
      <w:r>
        <w:rPr>
          <w:lang w:eastAsia="ar-SA"/>
        </w:rPr>
        <w:t>Федеральным</w:t>
      </w:r>
      <w:r w:rsidRPr="00D22697">
        <w:rPr>
          <w:lang w:eastAsia="ar-SA"/>
        </w:rPr>
        <w:t xml:space="preserve"> Закон</w:t>
      </w:r>
      <w:r>
        <w:rPr>
          <w:lang w:eastAsia="ar-SA"/>
        </w:rPr>
        <w:t>ом</w:t>
      </w:r>
      <w:r w:rsidRPr="00D22697">
        <w:rPr>
          <w:lang w:eastAsia="ar-SA"/>
        </w:rPr>
        <w:t xml:space="preserve"> от 06.10.2003 г. № 131-ФЗ «Об общих принципах организации местного самоупра</w:t>
      </w:r>
      <w:r>
        <w:rPr>
          <w:lang w:eastAsia="ar-SA"/>
        </w:rPr>
        <w:t xml:space="preserve">вления в Российской Федерации», </w:t>
      </w:r>
      <w:r w:rsidR="00EA5186" w:rsidRPr="00EA5186">
        <w:rPr>
          <w:color w:val="000000"/>
        </w:rPr>
        <w:t>Федеральным законом от 31.07.2020 № 248-ФЗ «О государственном контроле (надзоре) и муниципальном контроле в Российской Федерации»,</w:t>
      </w:r>
      <w:r w:rsidR="00295CFD">
        <w:rPr>
          <w:color w:val="000000"/>
        </w:rPr>
        <w:t xml:space="preserve"> приказ</w:t>
      </w:r>
      <w:r w:rsidR="00A84AC9">
        <w:rPr>
          <w:color w:val="000000"/>
        </w:rPr>
        <w:t>ом</w:t>
      </w:r>
      <w:r w:rsidR="00295CFD">
        <w:rPr>
          <w:color w:val="000000"/>
        </w:rPr>
        <w:t xml:space="preserve"> Министерства строительства и жилищно-коммунального хозяйства Российской Федерации от 20.05.2025г. № 301/</w:t>
      </w:r>
      <w:proofErr w:type="spellStart"/>
      <w:r w:rsidR="00295CFD">
        <w:rPr>
          <w:color w:val="000000"/>
        </w:rPr>
        <w:t>пр</w:t>
      </w:r>
      <w:proofErr w:type="spellEnd"/>
      <w:r w:rsidR="00295CFD">
        <w:rPr>
          <w:color w:val="000000"/>
        </w:rPr>
        <w:t>,</w:t>
      </w:r>
      <w:r w:rsidR="00EA5186" w:rsidRPr="00EA5186">
        <w:rPr>
          <w:color w:val="000000"/>
        </w:rPr>
        <w:t xml:space="preserve"> </w:t>
      </w:r>
      <w:r w:rsidR="00EA5186">
        <w:rPr>
          <w:bCs/>
          <w:color w:val="000000"/>
        </w:rPr>
        <w:t xml:space="preserve">Уставом </w:t>
      </w:r>
      <w:r w:rsidR="004C3428">
        <w:rPr>
          <w:bCs/>
          <w:color w:val="000000"/>
        </w:rPr>
        <w:t>муниципального образования «</w:t>
      </w:r>
      <w:r w:rsidR="00F233CC">
        <w:rPr>
          <w:bCs/>
          <w:color w:val="000000"/>
        </w:rPr>
        <w:t>Калевальск</w:t>
      </w:r>
      <w:r w:rsidR="004C3428">
        <w:rPr>
          <w:bCs/>
          <w:color w:val="000000"/>
        </w:rPr>
        <w:t xml:space="preserve">ий национальный </w:t>
      </w:r>
      <w:proofErr w:type="spellStart"/>
      <w:r w:rsidR="004C3428">
        <w:rPr>
          <w:bCs/>
          <w:color w:val="000000"/>
        </w:rPr>
        <w:t>район»</w:t>
      </w:r>
      <w:proofErr w:type="spellEnd"/>
    </w:p>
    <w:p w:rsidR="00236EAE" w:rsidRDefault="006F6126" w:rsidP="009868A8">
      <w:pPr>
        <w:jc w:val="both"/>
      </w:pPr>
      <w:r>
        <w:t xml:space="preserve"> 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муниципального района от 14.08.2025г. № </w:t>
      </w:r>
      <w:r w:rsidR="00E43A19">
        <w:rPr>
          <w:iCs/>
          <w:lang w:val="en-US"/>
        </w:rPr>
        <w:t>XIV</w:t>
      </w:r>
      <w:r w:rsidR="00E43A19" w:rsidRPr="00962A69">
        <w:rPr>
          <w:iCs/>
        </w:rPr>
        <w:t>-</w:t>
      </w:r>
      <w:r w:rsidR="00E43A19">
        <w:rPr>
          <w:iCs/>
          <w:lang w:val="en-US"/>
        </w:rPr>
        <w:t>V</w:t>
      </w:r>
      <w:r w:rsidR="00E43A19" w:rsidRPr="00962A69">
        <w:rPr>
          <w:iCs/>
        </w:rPr>
        <w:t xml:space="preserve">-94 </w:t>
      </w:r>
      <w:r w:rsidR="00E43A19">
        <w:rPr>
          <w:iCs/>
        </w:rPr>
        <w:t>«Об утверждении Положения о муниципальном жилищном контроле на территории Калевальского муниципального района»</w:t>
      </w:r>
      <w:r w:rsidR="00416FB7">
        <w:rPr>
          <w:iCs/>
        </w:rPr>
        <w:t xml:space="preserve"> </w:t>
      </w:r>
      <w:r w:rsidR="003D5703">
        <w:rPr>
          <w:iCs/>
        </w:rPr>
        <w:t xml:space="preserve">(далее – Положение) </w:t>
      </w:r>
      <w:r w:rsidR="00416FB7">
        <w:rPr>
          <w:iCs/>
        </w:rPr>
        <w:t>следующие изменения</w:t>
      </w:r>
      <w:r w:rsidR="00E43A19">
        <w:rPr>
          <w:iCs/>
        </w:rPr>
        <w:t>:</w:t>
      </w:r>
    </w:p>
    <w:p w:rsidR="00E43A19" w:rsidRDefault="00E43A19" w:rsidP="00962A6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 xml:space="preserve">1.1. </w:t>
      </w:r>
      <w:r w:rsidR="003D5703">
        <w:rPr>
          <w:b/>
          <w:color w:val="000000"/>
        </w:rPr>
        <w:t>Приложение № 1 Положения изложить в новой редакции:</w:t>
      </w:r>
    </w:p>
    <w:p w:rsidR="00A84AC9" w:rsidRPr="00A84AC9" w:rsidRDefault="00A84AC9" w:rsidP="00A84AC9">
      <w:pPr>
        <w:spacing w:line="0" w:lineRule="atLeast"/>
        <w:ind w:firstLine="708"/>
        <w:jc w:val="both"/>
        <w:rPr>
          <w:rFonts w:eastAsia="Times New Roman"/>
          <w:b/>
          <w:color w:val="242424"/>
          <w:lang w:eastAsia="ru-RU"/>
        </w:rPr>
      </w:pPr>
      <w:r>
        <w:rPr>
          <w:rFonts w:eastAsia="Times New Roman"/>
          <w:b/>
          <w:color w:val="242424"/>
          <w:lang w:eastAsia="ru-RU"/>
        </w:rPr>
        <w:t>«</w:t>
      </w:r>
      <w:r w:rsidRPr="00A84AC9">
        <w:rPr>
          <w:rFonts w:eastAsia="Times New Roman"/>
          <w:b/>
          <w:color w:val="242424"/>
          <w:lang w:eastAsia="ru-RU"/>
        </w:rPr>
        <w:t>Индикаторы риска нарушения обязательных требований, используемые</w:t>
      </w:r>
      <w:r>
        <w:rPr>
          <w:rFonts w:eastAsia="Times New Roman"/>
          <w:b/>
          <w:color w:val="242424"/>
          <w:lang w:eastAsia="ru-RU"/>
        </w:rPr>
        <w:t xml:space="preserve"> </w:t>
      </w:r>
      <w:r w:rsidRPr="00A84AC9">
        <w:rPr>
          <w:rFonts w:eastAsia="Times New Roman"/>
          <w:b/>
          <w:color w:val="242424"/>
          <w:lang w:eastAsia="ru-RU"/>
        </w:rPr>
        <w:t>для определения необходимости проведения внеплановых</w:t>
      </w:r>
      <w:r>
        <w:rPr>
          <w:rFonts w:eastAsia="Times New Roman"/>
          <w:b/>
          <w:color w:val="242424"/>
          <w:lang w:eastAsia="ru-RU"/>
        </w:rPr>
        <w:t xml:space="preserve"> </w:t>
      </w:r>
      <w:r w:rsidRPr="00A84AC9">
        <w:rPr>
          <w:rFonts w:eastAsia="Times New Roman"/>
          <w:b/>
          <w:color w:val="242424"/>
          <w:lang w:eastAsia="ru-RU"/>
        </w:rPr>
        <w:t xml:space="preserve">проверок при осуществлении муниципального жилищного контроля </w:t>
      </w:r>
      <w:r>
        <w:rPr>
          <w:rFonts w:eastAsia="Times New Roman"/>
          <w:b/>
          <w:color w:val="242424"/>
          <w:lang w:eastAsia="ru-RU"/>
        </w:rPr>
        <w:t>на территории Калевальского муниципального района.</w:t>
      </w:r>
    </w:p>
    <w:p w:rsidR="003D5703" w:rsidRDefault="003D5703" w:rsidP="00962A69">
      <w:pPr>
        <w:shd w:val="clear" w:color="auto" w:fill="FFFFFF"/>
        <w:ind w:firstLine="709"/>
        <w:jc w:val="both"/>
        <w:rPr>
          <w:color w:val="000000"/>
        </w:rPr>
      </w:pPr>
      <w:r w:rsidRPr="003D5703">
        <w:rPr>
          <w:color w:val="000000"/>
        </w:rPr>
        <w:t>1</w:t>
      </w:r>
      <w:r w:rsidR="00FD3BA8">
        <w:rPr>
          <w:color w:val="000000"/>
        </w:rPr>
        <w:t>)</w:t>
      </w:r>
      <w:r w:rsidRPr="003D5703">
        <w:rPr>
          <w:color w:val="000000"/>
        </w:rPr>
        <w:t xml:space="preserve"> Наличие у органа</w:t>
      </w:r>
      <w:r>
        <w:rPr>
          <w:color w:val="000000"/>
        </w:rPr>
        <w:t xml:space="preserve">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</w:t>
      </w:r>
      <w:r w:rsidR="009A1582">
        <w:rPr>
          <w:color w:val="000000"/>
        </w:rPr>
        <w:t xml:space="preserve">задолженности </w:t>
      </w:r>
      <w:r>
        <w:rPr>
          <w:color w:val="000000"/>
        </w:rPr>
        <w:t xml:space="preserve">по договору (договорам) электроснабжения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 содержании общего имущества в многоквартирном доме, договору (договорам) на оказание </w:t>
      </w:r>
      <w:r>
        <w:rPr>
          <w:color w:val="000000"/>
        </w:rPr>
        <w:lastRenderedPageBreak/>
        <w:t>услуг по обращению</w:t>
      </w:r>
      <w:r w:rsidR="009A1582">
        <w:rPr>
          <w:color w:val="000000"/>
        </w:rPr>
        <w:t xml:space="preserve">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4420F2" w:rsidRPr="003D5703" w:rsidRDefault="004420F2" w:rsidP="00962A6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FD3BA8">
        <w:rPr>
          <w:color w:val="000000"/>
        </w:rPr>
        <w:t>)</w:t>
      </w:r>
      <w:r>
        <w:rPr>
          <w:color w:val="000000"/>
        </w:rPr>
        <w:t xml:space="preserve">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3D5703" w:rsidRPr="00FD3BA8" w:rsidRDefault="00FD3BA8" w:rsidP="00FD3BA8">
      <w:pPr>
        <w:spacing w:line="0" w:lineRule="atLeast"/>
        <w:ind w:firstLine="709"/>
        <w:jc w:val="both"/>
        <w:rPr>
          <w:b/>
          <w:color w:val="000000"/>
        </w:rPr>
      </w:pPr>
      <w:r>
        <w:rPr>
          <w:rFonts w:eastAsia="Times New Roman"/>
          <w:color w:val="242424"/>
          <w:lang w:eastAsia="ru-RU"/>
        </w:rPr>
        <w:t>3)</w:t>
      </w:r>
      <w:r w:rsidR="00862528">
        <w:rPr>
          <w:rFonts w:eastAsia="Times New Roman"/>
          <w:color w:val="242424"/>
          <w:lang w:eastAsia="ru-RU"/>
        </w:rPr>
        <w:t xml:space="preserve"> Наличие </w:t>
      </w:r>
      <w:r w:rsidR="00862528">
        <w:rPr>
          <w:color w:val="000000"/>
        </w:rPr>
        <w:t>у органа, осуществляющего муниципальный жилищный контроль, сведений о</w:t>
      </w:r>
      <w:r w:rsidR="00600B1A">
        <w:rPr>
          <w:color w:val="000000"/>
        </w:rPr>
        <w:t xml:space="preserve"> фактах нарушения в деятельности контролируемого лица обязательных требований, установленных частью 1 статьи 20 Жилищного К</w:t>
      </w:r>
      <w:r>
        <w:rPr>
          <w:color w:val="000000"/>
        </w:rPr>
        <w:t>одекса Российской Федерации.»</w:t>
      </w:r>
    </w:p>
    <w:p w:rsidR="002845B1" w:rsidRDefault="00FD3BA8" w:rsidP="002845B1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4C3428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BB0F67">
        <w:rPr>
          <w:color w:val="000000"/>
        </w:rPr>
        <w:t>ю</w:t>
      </w:r>
      <w:r w:rsidR="002845B1">
        <w:rPr>
          <w:color w:val="000000"/>
        </w:rPr>
        <w:t xml:space="preserve"> Калевальского муниципального района.</w:t>
      </w:r>
    </w:p>
    <w:p w:rsidR="002845B1" w:rsidRDefault="00FD3BA8" w:rsidP="00CE0DEC">
      <w:pPr>
        <w:ind w:firstLine="709"/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«Калевальский</w:t>
      </w:r>
      <w:r w:rsidR="00F233CC" w:rsidRPr="003C0E1F">
        <w:t xml:space="preserve"> </w:t>
      </w:r>
      <w:r w:rsidR="00F233CC">
        <w:t>национальный район</w:t>
      </w:r>
      <w:r w:rsidR="00F233CC" w:rsidRPr="003C0E1F">
        <w:t>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:rsidR="00FD3BA8" w:rsidRDefault="00FD3BA8" w:rsidP="00CE0DEC">
      <w:pPr>
        <w:ind w:firstLine="709"/>
        <w:jc w:val="both"/>
        <w:rPr>
          <w:color w:val="000000"/>
        </w:rPr>
      </w:pPr>
    </w:p>
    <w:p w:rsidR="00EA5186" w:rsidRDefault="00EA5186" w:rsidP="00EA5186">
      <w:pPr>
        <w:shd w:val="clear" w:color="auto" w:fill="FFFFFF"/>
        <w:ind w:firstLine="709"/>
        <w:jc w:val="both"/>
        <w:rPr>
          <w:color w:val="000000"/>
        </w:rPr>
      </w:pPr>
    </w:p>
    <w:p w:rsidR="0043749A" w:rsidRPr="00CE0DEC" w:rsidRDefault="00D22697" w:rsidP="00CE0DEC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Председатель Совета Калев</w:t>
      </w:r>
      <w:r w:rsidR="00FD3BA8">
        <w:rPr>
          <w:rFonts w:eastAsia="Times New Roman"/>
          <w:szCs w:val="20"/>
          <w:lang w:eastAsia="ru-RU"/>
        </w:rPr>
        <w:t>альского муниципального района</w:t>
      </w:r>
      <w:bookmarkStart w:id="0" w:name="_GoBack"/>
      <w:bookmarkEnd w:id="0"/>
      <w:r w:rsidRPr="00D22697">
        <w:rPr>
          <w:rFonts w:eastAsia="Times New Roman"/>
          <w:szCs w:val="20"/>
          <w:lang w:eastAsia="ru-RU"/>
        </w:rPr>
        <w:t xml:space="preserve">               </w:t>
      </w:r>
      <w:r w:rsidR="00FD3BA8">
        <w:rPr>
          <w:rFonts w:eastAsia="Times New Roman"/>
          <w:szCs w:val="20"/>
          <w:lang w:eastAsia="ru-RU"/>
        </w:rPr>
        <w:t xml:space="preserve">         </w:t>
      </w:r>
      <w:r w:rsidRPr="00D22697">
        <w:rPr>
          <w:rFonts w:eastAsia="Times New Roman"/>
          <w:szCs w:val="20"/>
          <w:lang w:eastAsia="ru-RU"/>
        </w:rPr>
        <w:t xml:space="preserve">Л.В. </w:t>
      </w:r>
      <w:proofErr w:type="spellStart"/>
      <w:r w:rsidRPr="00D22697">
        <w:rPr>
          <w:rFonts w:eastAsia="Times New Roman"/>
          <w:szCs w:val="20"/>
          <w:lang w:eastAsia="ru-RU"/>
        </w:rPr>
        <w:t>Мостайкина</w:t>
      </w:r>
      <w:proofErr w:type="spellEnd"/>
    </w:p>
    <w:p w:rsidR="00FD3BA8" w:rsidRPr="00D22697" w:rsidRDefault="00FD3BA8" w:rsidP="00FD3BA8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Глава Калев</w:t>
      </w:r>
      <w:r>
        <w:rPr>
          <w:rFonts w:eastAsia="Times New Roman"/>
          <w:szCs w:val="20"/>
          <w:lang w:eastAsia="ru-RU"/>
        </w:rPr>
        <w:t>альского муниципального района</w:t>
      </w:r>
      <w:r w:rsidRPr="00D22697">
        <w:rPr>
          <w:rFonts w:eastAsia="Times New Roman"/>
          <w:szCs w:val="20"/>
          <w:lang w:eastAsia="ru-RU"/>
        </w:rPr>
        <w:t xml:space="preserve">                                                   </w:t>
      </w: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2845B1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C3428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Исп.Уланова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М.В.</w:t>
      </w:r>
    </w:p>
    <w:p w:rsidR="004C3428" w:rsidRPr="00CE0DEC" w:rsidRDefault="004C3428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Рассылка: дело-1, ОГиЖКХ-1, сайт-1</w:t>
      </w:r>
    </w:p>
    <w:sectPr w:rsidR="004C3428" w:rsidRPr="00CE0DEC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17B" w:rsidRDefault="0091617B" w:rsidP="00EA5186">
      <w:r>
        <w:separator/>
      </w:r>
    </w:p>
  </w:endnote>
  <w:endnote w:type="continuationSeparator" w:id="0">
    <w:p w:rsidR="0091617B" w:rsidRDefault="0091617B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17B" w:rsidRDefault="0091617B" w:rsidP="00EA5186">
      <w:r>
        <w:separator/>
      </w:r>
    </w:p>
  </w:footnote>
  <w:footnote w:type="continuationSeparator" w:id="0">
    <w:p w:rsidR="0091617B" w:rsidRDefault="0091617B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9" w:rsidRDefault="005B52FB" w:rsidP="00962A69">
    <w:pPr>
      <w:pStyle w:val="af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6A"/>
    <w:rsid w:val="00006DE0"/>
    <w:rsid w:val="000174EB"/>
    <w:rsid w:val="000248CB"/>
    <w:rsid w:val="00046D8E"/>
    <w:rsid w:val="00052B0C"/>
    <w:rsid w:val="000C1041"/>
    <w:rsid w:val="000F05F7"/>
    <w:rsid w:val="000F3373"/>
    <w:rsid w:val="001974FC"/>
    <w:rsid w:val="001A6B53"/>
    <w:rsid w:val="001B03B7"/>
    <w:rsid w:val="001E13EC"/>
    <w:rsid w:val="00236EAE"/>
    <w:rsid w:val="00241F71"/>
    <w:rsid w:val="00251FFA"/>
    <w:rsid w:val="00265AD4"/>
    <w:rsid w:val="00272D31"/>
    <w:rsid w:val="002845B1"/>
    <w:rsid w:val="00295CFD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D5703"/>
    <w:rsid w:val="003E515E"/>
    <w:rsid w:val="00400BEA"/>
    <w:rsid w:val="00412B26"/>
    <w:rsid w:val="00412C54"/>
    <w:rsid w:val="0041531C"/>
    <w:rsid w:val="00416FB7"/>
    <w:rsid w:val="00434B81"/>
    <w:rsid w:val="0043749A"/>
    <w:rsid w:val="004420F2"/>
    <w:rsid w:val="0048309D"/>
    <w:rsid w:val="00483AFD"/>
    <w:rsid w:val="0049343C"/>
    <w:rsid w:val="004A5626"/>
    <w:rsid w:val="004C25D7"/>
    <w:rsid w:val="004C3428"/>
    <w:rsid w:val="004D191E"/>
    <w:rsid w:val="004E010B"/>
    <w:rsid w:val="004F1814"/>
    <w:rsid w:val="00516136"/>
    <w:rsid w:val="00523A70"/>
    <w:rsid w:val="00547EDE"/>
    <w:rsid w:val="00575669"/>
    <w:rsid w:val="00577517"/>
    <w:rsid w:val="005B52FB"/>
    <w:rsid w:val="005F12C1"/>
    <w:rsid w:val="005F52DA"/>
    <w:rsid w:val="00600B1A"/>
    <w:rsid w:val="00606676"/>
    <w:rsid w:val="006325C1"/>
    <w:rsid w:val="00636F2F"/>
    <w:rsid w:val="0065060F"/>
    <w:rsid w:val="006A28AF"/>
    <w:rsid w:val="006A6365"/>
    <w:rsid w:val="006F6126"/>
    <w:rsid w:val="007021AB"/>
    <w:rsid w:val="00725904"/>
    <w:rsid w:val="00763AF1"/>
    <w:rsid w:val="00765EC2"/>
    <w:rsid w:val="0077247B"/>
    <w:rsid w:val="0077524A"/>
    <w:rsid w:val="007B7B51"/>
    <w:rsid w:val="00805110"/>
    <w:rsid w:val="0081291F"/>
    <w:rsid w:val="00847F25"/>
    <w:rsid w:val="008500C7"/>
    <w:rsid w:val="00862528"/>
    <w:rsid w:val="00891137"/>
    <w:rsid w:val="008A626A"/>
    <w:rsid w:val="008D4D31"/>
    <w:rsid w:val="009142A7"/>
    <w:rsid w:val="0091617B"/>
    <w:rsid w:val="00925C1F"/>
    <w:rsid w:val="00940076"/>
    <w:rsid w:val="00962A69"/>
    <w:rsid w:val="009868A8"/>
    <w:rsid w:val="009A1582"/>
    <w:rsid w:val="009C4153"/>
    <w:rsid w:val="009C7FC1"/>
    <w:rsid w:val="009E2AB1"/>
    <w:rsid w:val="009F6EE3"/>
    <w:rsid w:val="00A01CD3"/>
    <w:rsid w:val="00A715BD"/>
    <w:rsid w:val="00A73430"/>
    <w:rsid w:val="00A84AC9"/>
    <w:rsid w:val="00A92F79"/>
    <w:rsid w:val="00A92FB7"/>
    <w:rsid w:val="00AA2478"/>
    <w:rsid w:val="00AA7449"/>
    <w:rsid w:val="00AB0F4C"/>
    <w:rsid w:val="00AE39F9"/>
    <w:rsid w:val="00B0022D"/>
    <w:rsid w:val="00B626AA"/>
    <w:rsid w:val="00B800F8"/>
    <w:rsid w:val="00B90BF4"/>
    <w:rsid w:val="00BA24FF"/>
    <w:rsid w:val="00BB0F67"/>
    <w:rsid w:val="00BC48B4"/>
    <w:rsid w:val="00BD100E"/>
    <w:rsid w:val="00BF676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46CB"/>
    <w:rsid w:val="00D22697"/>
    <w:rsid w:val="00D46883"/>
    <w:rsid w:val="00D60FC8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3BA8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EA303E6-F30C-4EB0-AFE6-0DB30E95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2880-9423-45CA-B3AE-35D322A0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comcorp</cp:lastModifiedBy>
  <cp:revision>2</cp:revision>
  <cp:lastPrinted>2026-02-26T09:25:00Z</cp:lastPrinted>
  <dcterms:created xsi:type="dcterms:W3CDTF">2026-03-12T11:48:00Z</dcterms:created>
  <dcterms:modified xsi:type="dcterms:W3CDTF">2026-03-12T11:48:00Z</dcterms:modified>
</cp:coreProperties>
</file>